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31" w:rsidRPr="00291052" w:rsidRDefault="003B1F31" w:rsidP="000C623C">
      <w:pPr>
        <w:widowControl w:val="0"/>
        <w:suppressAutoHyphens/>
        <w:autoSpaceDE w:val="0"/>
        <w:spacing w:line="276" w:lineRule="auto"/>
        <w:jc w:val="right"/>
        <w:rPr>
          <w:rFonts w:ascii="Arial" w:hAnsi="Arial" w:cs="Arial"/>
          <w:b/>
          <w:bCs/>
        </w:rPr>
      </w:pPr>
      <w:r w:rsidRPr="00291052">
        <w:rPr>
          <w:rFonts w:ascii="Arial" w:hAnsi="Arial" w:cs="Arial"/>
          <w:b/>
          <w:bCs/>
        </w:rPr>
        <w:t>Załącznik nr 4 do SIWZ</w:t>
      </w:r>
    </w:p>
    <w:p w:rsidR="003B1F31" w:rsidRPr="000C623C" w:rsidRDefault="003B1F31" w:rsidP="000C623C">
      <w:pPr>
        <w:widowControl w:val="0"/>
        <w:suppressAutoHyphens/>
        <w:autoSpaceDE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0C623C">
        <w:rPr>
          <w:rFonts w:ascii="Arial" w:hAnsi="Arial" w:cs="Arial"/>
          <w:b/>
          <w:bCs/>
          <w:u w:val="single"/>
        </w:rPr>
        <w:t>Umowa - wzór</w:t>
      </w:r>
    </w:p>
    <w:p w:rsidR="003B1F31" w:rsidRPr="000C623C" w:rsidRDefault="003B1F31" w:rsidP="000C623C">
      <w:pPr>
        <w:widowControl w:val="0"/>
        <w:suppressAutoHyphens/>
        <w:autoSpaceDE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0C623C">
        <w:rPr>
          <w:rFonts w:ascii="Arial" w:hAnsi="Arial" w:cs="Arial"/>
          <w:b/>
          <w:bCs/>
          <w:u w:val="single"/>
        </w:rPr>
        <w:t>Umowa nr 1/2015</w:t>
      </w:r>
    </w:p>
    <w:p w:rsidR="003B1F31" w:rsidRDefault="003B1F31" w:rsidP="000C623C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3B1F31" w:rsidRDefault="003B1F31" w:rsidP="000C623C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Zawarta w dniu </w:t>
      </w:r>
      <w:r w:rsidRPr="008B6130">
        <w:rPr>
          <w:rFonts w:ascii="Arial" w:hAnsi="Arial" w:cs="Arial"/>
          <w:color w:val="FF0000"/>
        </w:rPr>
        <w:t>………...</w:t>
      </w:r>
      <w:r w:rsidRPr="008408A4">
        <w:rPr>
          <w:rFonts w:ascii="Arial" w:hAnsi="Arial" w:cs="Arial"/>
        </w:rPr>
        <w:t>201</w:t>
      </w:r>
      <w:r>
        <w:rPr>
          <w:rFonts w:ascii="Arial" w:hAnsi="Arial" w:cs="Arial"/>
        </w:rPr>
        <w:t xml:space="preserve">5 </w:t>
      </w:r>
      <w:r w:rsidRPr="008408A4">
        <w:rPr>
          <w:rFonts w:ascii="Arial" w:hAnsi="Arial" w:cs="Arial"/>
        </w:rPr>
        <w:t xml:space="preserve">r. w </w:t>
      </w:r>
      <w:r>
        <w:rPr>
          <w:rFonts w:ascii="Arial" w:hAnsi="Arial" w:cs="Arial"/>
        </w:rPr>
        <w:t>Białej</w:t>
      </w:r>
      <w:r w:rsidRPr="008408A4">
        <w:rPr>
          <w:rFonts w:ascii="Arial" w:hAnsi="Arial" w:cs="Arial"/>
        </w:rPr>
        <w:t xml:space="preserve">, w wyniku wyboru oferty, dokonanego </w:t>
      </w:r>
      <w:r>
        <w:rPr>
          <w:rFonts w:ascii="Arial" w:hAnsi="Arial" w:cs="Arial"/>
        </w:rPr>
        <w:br/>
      </w:r>
      <w:r w:rsidRPr="008408A4">
        <w:rPr>
          <w:rFonts w:ascii="Arial" w:hAnsi="Arial" w:cs="Arial"/>
        </w:rPr>
        <w:t>w trakcie postępowania o udzielenie zamówienia publicznego w trybie przetargu nieograniczonego, na</w:t>
      </w:r>
      <w:r>
        <w:rPr>
          <w:rFonts w:ascii="Arial" w:hAnsi="Arial" w:cs="Arial"/>
        </w:rPr>
        <w:t xml:space="preserve"> zadanie pn</w:t>
      </w:r>
      <w:r w:rsidRPr="00806614">
        <w:rPr>
          <w:rFonts w:ascii="Arial" w:hAnsi="Arial" w:cs="Arial"/>
        </w:rPr>
        <w:t>.: „</w:t>
      </w:r>
      <w:r w:rsidRPr="00806614">
        <w:rPr>
          <w:rFonts w:ascii="Arial" w:hAnsi="Arial" w:cs="Arial"/>
          <w:b/>
          <w:bCs/>
          <w:i/>
          <w:iCs/>
        </w:rPr>
        <w:t xml:space="preserve">Zakup średniego samochodu ratowniczo-gaśniczego 4x4 wraz z wyposażeniem dla jednostki Ochotniczej Straży Pożarnej w Białej </w:t>
      </w:r>
      <w:r w:rsidRPr="00806614">
        <w:rPr>
          <w:rFonts w:ascii="Arial" w:hAnsi="Arial" w:cs="Arial"/>
        </w:rPr>
        <w:t>”,</w:t>
      </w:r>
      <w:r w:rsidRPr="008408A4">
        <w:rPr>
          <w:rFonts w:ascii="Arial" w:hAnsi="Arial" w:cs="Arial"/>
        </w:rPr>
        <w:t xml:space="preserve"> </w:t>
      </w:r>
    </w:p>
    <w:p w:rsidR="003B1F31" w:rsidRPr="008B6130" w:rsidRDefault="003B1F31" w:rsidP="000C623C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8408A4">
        <w:rPr>
          <w:rFonts w:ascii="Arial" w:hAnsi="Arial" w:cs="Arial"/>
        </w:rPr>
        <w:t>pomiędzy:</w:t>
      </w:r>
    </w:p>
    <w:p w:rsidR="003B1F31" w:rsidRDefault="003B1F31" w:rsidP="000C623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Ochotniczą Strażą Pożarną w Białej</w:t>
      </w:r>
    </w:p>
    <w:p w:rsidR="003B1F31" w:rsidRPr="0073222C" w:rsidRDefault="003B1F31" w:rsidP="000C623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73222C">
        <w:rPr>
          <w:rFonts w:ascii="Arial" w:hAnsi="Arial" w:cs="Arial"/>
          <w:b/>
          <w:bCs/>
        </w:rPr>
        <w:t>Biała Rządowa 97A</w:t>
      </w:r>
      <w:r>
        <w:rPr>
          <w:rFonts w:ascii="Arial" w:hAnsi="Arial" w:cs="Arial"/>
          <w:b/>
          <w:bCs/>
        </w:rPr>
        <w:t xml:space="preserve">, </w:t>
      </w:r>
      <w:r w:rsidRPr="0073222C">
        <w:rPr>
          <w:rFonts w:ascii="Arial" w:hAnsi="Arial" w:cs="Arial"/>
          <w:b/>
          <w:bCs/>
        </w:rPr>
        <w:t>98-350 Biała</w:t>
      </w:r>
    </w:p>
    <w:p w:rsidR="003B1F31" w:rsidRPr="008B6130" w:rsidRDefault="003B1F31" w:rsidP="000C623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8B6130">
        <w:rPr>
          <w:rFonts w:ascii="Arial" w:hAnsi="Arial" w:cs="Arial"/>
          <w:b/>
          <w:bCs/>
        </w:rPr>
        <w:t>NIP 832-17-96-047</w:t>
      </w:r>
      <w:r>
        <w:rPr>
          <w:rFonts w:ascii="Arial" w:hAnsi="Arial" w:cs="Arial"/>
          <w:b/>
          <w:bCs/>
        </w:rPr>
        <w:t xml:space="preserve">, </w:t>
      </w:r>
      <w:r w:rsidRPr="008B6130">
        <w:rPr>
          <w:rFonts w:ascii="Arial" w:hAnsi="Arial" w:cs="Arial"/>
          <w:b/>
          <w:bCs/>
        </w:rPr>
        <w:t>REGON 730923886</w:t>
      </w: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zwaną dalej </w:t>
      </w:r>
      <w:r w:rsidRPr="008408A4">
        <w:rPr>
          <w:rFonts w:ascii="Arial" w:hAnsi="Arial" w:cs="Arial"/>
          <w:b/>
          <w:bCs/>
        </w:rPr>
        <w:t>Zamawiającym</w:t>
      </w:r>
      <w:r w:rsidRPr="008408A4">
        <w:rPr>
          <w:rFonts w:ascii="Arial" w:hAnsi="Arial" w:cs="Arial"/>
        </w:rPr>
        <w:t>,</w:t>
      </w: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408A4">
        <w:rPr>
          <w:rFonts w:ascii="Arial" w:hAnsi="Arial" w:cs="Arial"/>
        </w:rPr>
        <w:t>reprezentowanym przez:</w:t>
      </w: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8408A4">
        <w:rPr>
          <w:rFonts w:ascii="Arial" w:hAnsi="Arial" w:cs="Arial"/>
        </w:rPr>
        <w:t xml:space="preserve">1. </w:t>
      </w:r>
      <w:r>
        <w:rPr>
          <w:rFonts w:ascii="Arial" w:hAnsi="Arial" w:cs="Arial"/>
          <w:b/>
          <w:bCs/>
        </w:rPr>
        <w:t>Eugeniusza Maka</w:t>
      </w:r>
      <w:r w:rsidRPr="008408A4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Prezesa OSP w Białej</w:t>
      </w: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8408A4">
        <w:rPr>
          <w:rFonts w:ascii="Arial" w:hAnsi="Arial" w:cs="Arial"/>
        </w:rPr>
        <w:t xml:space="preserve">2. </w:t>
      </w:r>
      <w:r>
        <w:rPr>
          <w:rFonts w:ascii="Arial" w:hAnsi="Arial" w:cs="Arial"/>
          <w:b/>
          <w:bCs/>
        </w:rPr>
        <w:t>Jerzego Koniarczyka</w:t>
      </w:r>
      <w:r w:rsidRPr="008408A4">
        <w:rPr>
          <w:rFonts w:ascii="Arial" w:hAnsi="Arial" w:cs="Arial"/>
          <w:b/>
          <w:bCs/>
        </w:rPr>
        <w:t xml:space="preserve"> – Skarbnika </w:t>
      </w:r>
      <w:r>
        <w:rPr>
          <w:rFonts w:ascii="Arial" w:hAnsi="Arial" w:cs="Arial"/>
          <w:b/>
          <w:bCs/>
        </w:rPr>
        <w:t>OSP w Białej</w:t>
      </w: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408A4">
        <w:rPr>
          <w:rFonts w:ascii="Arial" w:hAnsi="Arial" w:cs="Arial"/>
        </w:rPr>
        <w:t>a</w:t>
      </w:r>
    </w:p>
    <w:p w:rsidR="003B1F31" w:rsidRPr="008408A4" w:rsidRDefault="003B1F31" w:rsidP="000C623C">
      <w:pPr>
        <w:spacing w:line="276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8408A4">
        <w:rPr>
          <w:rFonts w:ascii="Arial" w:hAnsi="Arial" w:cs="Arial"/>
          <w:b/>
          <w:bCs/>
          <w:i/>
          <w:iCs/>
          <w:sz w:val="20"/>
          <w:szCs w:val="20"/>
        </w:rPr>
        <w:t>………………………………………………………………………………………</w:t>
      </w:r>
    </w:p>
    <w:p w:rsidR="003B1F31" w:rsidRPr="008408A4" w:rsidRDefault="003B1F31" w:rsidP="000C623C">
      <w:pPr>
        <w:spacing w:line="276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3B1F31" w:rsidRPr="008408A4" w:rsidRDefault="003B1F31" w:rsidP="000C623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8408A4">
        <w:rPr>
          <w:rFonts w:ascii="Arial" w:hAnsi="Arial" w:cs="Arial"/>
          <w:b/>
          <w:bCs/>
        </w:rPr>
        <w:t>NIP</w:t>
      </w:r>
      <w:r w:rsidRPr="008408A4">
        <w:rPr>
          <w:rFonts w:ascii="Arial" w:hAnsi="Arial" w:cs="Arial"/>
          <w:b/>
          <w:bCs/>
        </w:rPr>
        <w:tab/>
      </w:r>
      <w:r w:rsidRPr="008408A4">
        <w:rPr>
          <w:rFonts w:ascii="Arial" w:hAnsi="Arial" w:cs="Arial"/>
          <w:b/>
          <w:bCs/>
        </w:rPr>
        <w:tab/>
      </w:r>
      <w:r w:rsidRPr="008408A4">
        <w:rPr>
          <w:rFonts w:ascii="Arial" w:hAnsi="Arial" w:cs="Arial"/>
          <w:b/>
          <w:bCs/>
        </w:rPr>
        <w:tab/>
      </w:r>
      <w:r w:rsidRPr="008408A4">
        <w:rPr>
          <w:rFonts w:ascii="Arial" w:hAnsi="Arial" w:cs="Arial"/>
          <w:b/>
          <w:bCs/>
        </w:rPr>
        <w:tab/>
      </w:r>
      <w:r w:rsidRPr="008408A4">
        <w:rPr>
          <w:rFonts w:ascii="Arial" w:hAnsi="Arial" w:cs="Arial"/>
          <w:b/>
          <w:bCs/>
        </w:rPr>
        <w:tab/>
        <w:t xml:space="preserve"> REGON </w:t>
      </w:r>
    </w:p>
    <w:p w:rsidR="003B1F31" w:rsidRPr="008408A4" w:rsidRDefault="003B1F31" w:rsidP="000C623C">
      <w:pPr>
        <w:pStyle w:val="BodyText"/>
        <w:tabs>
          <w:tab w:val="left" w:pos="1701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3B1F31" w:rsidRPr="00340024" w:rsidRDefault="003B1F31" w:rsidP="000C623C">
      <w:pPr>
        <w:pStyle w:val="BodyText"/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40024">
        <w:rPr>
          <w:rFonts w:ascii="Arial" w:hAnsi="Arial" w:cs="Arial"/>
          <w:b/>
          <w:bCs/>
          <w:sz w:val="22"/>
          <w:szCs w:val="22"/>
        </w:rPr>
        <w:t>zwaną w</w:t>
      </w:r>
      <w:r>
        <w:rPr>
          <w:rFonts w:ascii="Arial" w:hAnsi="Arial" w:cs="Arial"/>
          <w:b/>
          <w:bCs/>
          <w:sz w:val="22"/>
          <w:szCs w:val="22"/>
        </w:rPr>
        <w:t xml:space="preserve"> dalszej części umowy WYKONAWCĄ, reprezentowanym przez …………</w:t>
      </w:r>
    </w:p>
    <w:p w:rsidR="003B1F31" w:rsidRPr="00340024" w:rsidRDefault="003B1F31" w:rsidP="000C623C">
      <w:pPr>
        <w:pStyle w:val="BodyText"/>
        <w:tabs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0024">
        <w:rPr>
          <w:rFonts w:ascii="Arial" w:hAnsi="Arial" w:cs="Arial"/>
          <w:sz w:val="22"/>
          <w:szCs w:val="22"/>
        </w:rPr>
        <w:t>W wyniku przeprowadzonego przez Zamawiającego postępowania o</w:t>
      </w:r>
      <w:r>
        <w:rPr>
          <w:rFonts w:ascii="Arial" w:hAnsi="Arial" w:cs="Arial"/>
          <w:sz w:val="22"/>
          <w:szCs w:val="22"/>
        </w:rPr>
        <w:t xml:space="preserve"> udzielenie</w:t>
      </w:r>
      <w:r w:rsidRPr="00340024">
        <w:rPr>
          <w:rFonts w:ascii="Arial" w:hAnsi="Arial" w:cs="Arial"/>
          <w:sz w:val="22"/>
          <w:szCs w:val="22"/>
        </w:rPr>
        <w:t xml:space="preserve"> zamówieni</w:t>
      </w:r>
      <w:r>
        <w:rPr>
          <w:rFonts w:ascii="Arial" w:hAnsi="Arial" w:cs="Arial"/>
          <w:sz w:val="22"/>
          <w:szCs w:val="22"/>
        </w:rPr>
        <w:t xml:space="preserve">a publicznego </w:t>
      </w:r>
      <w:r>
        <w:rPr>
          <w:rFonts w:ascii="Arial" w:hAnsi="Arial" w:cs="Arial"/>
          <w:sz w:val="22"/>
          <w:szCs w:val="22"/>
        </w:rPr>
        <w:br/>
      </w:r>
      <w:r w:rsidRPr="00340024">
        <w:rPr>
          <w:rFonts w:ascii="Arial" w:hAnsi="Arial" w:cs="Arial"/>
          <w:sz w:val="22"/>
          <w:szCs w:val="22"/>
        </w:rPr>
        <w:t>w trybie przetargu nieograniczonego została zawarta umowa o następującej treści:</w:t>
      </w:r>
    </w:p>
    <w:p w:rsidR="003B1F31" w:rsidRPr="00340024" w:rsidRDefault="003B1F31" w:rsidP="000C623C">
      <w:pPr>
        <w:pStyle w:val="BodyText"/>
        <w:tabs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B1F31" w:rsidRPr="00340024" w:rsidRDefault="003B1F31" w:rsidP="000C623C">
      <w:pPr>
        <w:pStyle w:val="BodyText"/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024">
        <w:rPr>
          <w:rFonts w:ascii="Arial" w:hAnsi="Arial" w:cs="Arial"/>
          <w:b/>
          <w:bCs/>
          <w:sz w:val="22"/>
          <w:szCs w:val="22"/>
        </w:rPr>
        <w:t>§ 1</w:t>
      </w:r>
    </w:p>
    <w:p w:rsidR="003B1F31" w:rsidRDefault="003B1F31" w:rsidP="000C623C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Zamawiający zleca a Wykonawca przyjmuje i zobowiązuje się do </w:t>
      </w:r>
      <w:r>
        <w:rPr>
          <w:rFonts w:ascii="Arial" w:hAnsi="Arial" w:cs="Arial"/>
        </w:rPr>
        <w:t xml:space="preserve">dostarczenia średniego samochodu pożarniczego. </w:t>
      </w:r>
    </w:p>
    <w:p w:rsidR="003B1F31" w:rsidRDefault="003B1F31" w:rsidP="000C623C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Przedmiot</w:t>
      </w:r>
      <w:r w:rsidRPr="007459C7">
        <w:rPr>
          <w:rFonts w:ascii="Arial" w:hAnsi="Arial" w:cs="Arial"/>
          <w:color w:val="000000"/>
        </w:rPr>
        <w:t xml:space="preserve"> zamówienia opisany został w specyfikacji istotnych warunków zamówienia.</w:t>
      </w:r>
    </w:p>
    <w:p w:rsidR="003B1F31" w:rsidRPr="007459C7" w:rsidRDefault="003B1F31" w:rsidP="000C623C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hAnsi="Arial" w:cs="Arial"/>
        </w:rPr>
      </w:pPr>
      <w:r w:rsidRPr="007459C7">
        <w:rPr>
          <w:rFonts w:ascii="Arial" w:hAnsi="Arial" w:cs="Arial"/>
          <w:color w:val="000000"/>
        </w:rPr>
        <w:t xml:space="preserve">Wykonawca zobowiązuje się do </w:t>
      </w:r>
      <w:r>
        <w:rPr>
          <w:rFonts w:ascii="Arial" w:hAnsi="Arial" w:cs="Arial"/>
          <w:color w:val="000000"/>
        </w:rPr>
        <w:t>realizacji</w:t>
      </w:r>
      <w:r w:rsidRPr="007459C7">
        <w:rPr>
          <w:rFonts w:ascii="Arial" w:hAnsi="Arial" w:cs="Arial"/>
          <w:color w:val="000000"/>
        </w:rPr>
        <w:t xml:space="preserve"> przedmiotu umowy zgodnie z dokumentacją przetargową, oddania przedmiotu niniejszej umowy Zamawiającemu w terminie w niej uzgodnionym, </w:t>
      </w:r>
      <w:r w:rsidRPr="007459C7">
        <w:rPr>
          <w:rFonts w:ascii="Arial" w:hAnsi="Arial" w:cs="Arial"/>
        </w:rPr>
        <w:t xml:space="preserve">oraz do usunięcia wad występujących w tym przedmiocie w okresie </w:t>
      </w:r>
      <w:r>
        <w:rPr>
          <w:rFonts w:ascii="Arial" w:hAnsi="Arial" w:cs="Arial"/>
        </w:rPr>
        <w:t>gwarancji</w:t>
      </w:r>
      <w:r w:rsidRPr="007459C7">
        <w:rPr>
          <w:rFonts w:ascii="Arial" w:hAnsi="Arial" w:cs="Arial"/>
        </w:rPr>
        <w:t>.</w:t>
      </w:r>
    </w:p>
    <w:p w:rsidR="003B1F31" w:rsidRPr="00340024" w:rsidRDefault="003B1F31" w:rsidP="000C623C">
      <w:pPr>
        <w:pStyle w:val="BodyTextIndent"/>
        <w:tabs>
          <w:tab w:val="left" w:pos="1701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340024">
        <w:rPr>
          <w:rFonts w:ascii="Arial" w:hAnsi="Arial" w:cs="Arial"/>
          <w:b/>
          <w:bCs/>
        </w:rPr>
        <w:t>§ 2</w:t>
      </w:r>
    </w:p>
    <w:p w:rsidR="003B1F31" w:rsidRDefault="003B1F31" w:rsidP="000C623C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Termin </w:t>
      </w:r>
      <w:r>
        <w:rPr>
          <w:rFonts w:ascii="Arial" w:hAnsi="Arial" w:cs="Arial"/>
        </w:rPr>
        <w:t>dostawy</w:t>
      </w:r>
      <w:r w:rsidRPr="00340024">
        <w:rPr>
          <w:rFonts w:ascii="Arial" w:hAnsi="Arial" w:cs="Arial"/>
        </w:rPr>
        <w:t xml:space="preserve"> przedmiotu umowy ustala się </w:t>
      </w:r>
      <w:r>
        <w:rPr>
          <w:rFonts w:ascii="Arial" w:hAnsi="Arial" w:cs="Arial"/>
        </w:rPr>
        <w:t xml:space="preserve">w terminie do </w:t>
      </w:r>
      <w:r w:rsidRPr="007459C7">
        <w:rPr>
          <w:rFonts w:ascii="Arial" w:hAnsi="Arial" w:cs="Arial"/>
          <w:b/>
          <w:bCs/>
        </w:rPr>
        <w:t>15.11.2015</w:t>
      </w:r>
      <w:r>
        <w:rPr>
          <w:rFonts w:ascii="Arial" w:hAnsi="Arial" w:cs="Arial"/>
          <w:b/>
          <w:bCs/>
        </w:rPr>
        <w:t xml:space="preserve"> </w:t>
      </w:r>
      <w:r w:rsidRPr="007459C7">
        <w:rPr>
          <w:rFonts w:ascii="Arial" w:hAnsi="Arial" w:cs="Arial"/>
          <w:b/>
          <w:bCs/>
        </w:rPr>
        <w:t>r.</w:t>
      </w:r>
      <w:r w:rsidRPr="00340024">
        <w:rPr>
          <w:rFonts w:ascii="Arial" w:hAnsi="Arial" w:cs="Arial"/>
        </w:rPr>
        <w:t xml:space="preserve"> </w:t>
      </w:r>
    </w:p>
    <w:p w:rsidR="003B1F31" w:rsidRPr="00340024" w:rsidRDefault="003B1F31" w:rsidP="000C623C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 dostawy: </w:t>
      </w:r>
      <w:r w:rsidRPr="007459C7">
        <w:rPr>
          <w:rFonts w:ascii="Arial" w:hAnsi="Arial" w:cs="Arial"/>
          <w:b/>
          <w:bCs/>
        </w:rPr>
        <w:t xml:space="preserve">Remiza Ochotniczej Straży Pożarnej w </w:t>
      </w:r>
      <w:r>
        <w:rPr>
          <w:rFonts w:ascii="Arial" w:hAnsi="Arial" w:cs="Arial"/>
          <w:b/>
          <w:bCs/>
        </w:rPr>
        <w:t>Białej</w:t>
      </w:r>
      <w:r w:rsidRPr="007459C7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 xml:space="preserve">Biała Rządowa 97A, </w:t>
      </w:r>
      <w:r>
        <w:rPr>
          <w:rFonts w:ascii="Arial" w:hAnsi="Arial" w:cs="Arial"/>
          <w:b/>
          <w:bCs/>
        </w:rPr>
        <w:br/>
        <w:t>98-350 Biała</w:t>
      </w:r>
      <w:r w:rsidRPr="007459C7">
        <w:rPr>
          <w:rFonts w:ascii="Arial" w:hAnsi="Arial" w:cs="Arial"/>
          <w:b/>
          <w:bCs/>
        </w:rPr>
        <w:t>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340024">
        <w:rPr>
          <w:rFonts w:ascii="Arial" w:hAnsi="Arial" w:cs="Arial"/>
          <w:b/>
          <w:bCs/>
        </w:rPr>
        <w:t>§ 3</w:t>
      </w:r>
    </w:p>
    <w:p w:rsidR="003B1F31" w:rsidRDefault="003B1F31" w:rsidP="000C623C">
      <w:pPr>
        <w:tabs>
          <w:tab w:val="left" w:pos="426"/>
        </w:tabs>
        <w:spacing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Na wykonawcy ciąży obowiązek powiadomienia o każdym zagrożeniu terminowego wykonania umowy pojawiającego się w toku realizacji umowy.</w:t>
      </w:r>
    </w:p>
    <w:p w:rsidR="003B1F31" w:rsidRPr="00340024" w:rsidRDefault="003B1F31" w:rsidP="000C623C">
      <w:pPr>
        <w:tabs>
          <w:tab w:val="left" w:pos="426"/>
        </w:tabs>
        <w:spacing w:line="276" w:lineRule="auto"/>
        <w:jc w:val="both"/>
        <w:rPr>
          <w:rFonts w:ascii="Arial" w:hAnsi="Arial" w:cs="Arial"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</w:rPr>
      </w:pPr>
      <w:r w:rsidRPr="00340024">
        <w:rPr>
          <w:rFonts w:ascii="Arial" w:hAnsi="Arial" w:cs="Arial"/>
          <w:b/>
          <w:bCs/>
        </w:rPr>
        <w:t>§ 4</w:t>
      </w:r>
    </w:p>
    <w:p w:rsidR="003B1F31" w:rsidRPr="007459C7" w:rsidRDefault="003B1F31" w:rsidP="000C623C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bCs/>
        </w:rPr>
      </w:pPr>
      <w:r w:rsidRPr="007459C7">
        <w:rPr>
          <w:rFonts w:ascii="Arial" w:hAnsi="Arial" w:cs="Arial"/>
          <w:spacing w:val="-1"/>
        </w:rPr>
        <w:t xml:space="preserve">Wykonawca zamontuje w </w:t>
      </w:r>
      <w:r>
        <w:rPr>
          <w:rFonts w:ascii="Arial" w:hAnsi="Arial" w:cs="Arial"/>
          <w:spacing w:val="-1"/>
        </w:rPr>
        <w:t>samochodzie</w:t>
      </w:r>
      <w:r w:rsidRPr="007459C7">
        <w:rPr>
          <w:rFonts w:ascii="Arial" w:hAnsi="Arial" w:cs="Arial"/>
          <w:spacing w:val="-1"/>
        </w:rPr>
        <w:t xml:space="preserve"> półki, mocowania, itp. na sprzęt będący w posiadaniu Zamawiającego. Wykaz i rozmieszczenie sprzętu </w:t>
      </w:r>
      <w:r>
        <w:rPr>
          <w:rFonts w:ascii="Arial" w:hAnsi="Arial" w:cs="Arial"/>
          <w:spacing w:val="-1"/>
        </w:rPr>
        <w:t>Zamawiający dostarczy w terminie do 14 dni od daty zawarcia niniejszej umowy</w:t>
      </w:r>
      <w:r w:rsidRPr="007459C7">
        <w:rPr>
          <w:rFonts w:ascii="Arial" w:hAnsi="Arial" w:cs="Arial"/>
          <w:spacing w:val="-1"/>
        </w:rPr>
        <w:t>.</w:t>
      </w:r>
    </w:p>
    <w:p w:rsidR="003B1F31" w:rsidRPr="00340024" w:rsidRDefault="003B1F31" w:rsidP="000C623C">
      <w:pPr>
        <w:tabs>
          <w:tab w:val="left" w:pos="426"/>
        </w:tabs>
        <w:spacing w:line="276" w:lineRule="auto"/>
        <w:jc w:val="center"/>
        <w:rPr>
          <w:rFonts w:ascii="Arial" w:hAnsi="Arial" w:cs="Arial"/>
        </w:rPr>
      </w:pPr>
      <w:r w:rsidRPr="00340024">
        <w:rPr>
          <w:rFonts w:ascii="Arial" w:hAnsi="Arial" w:cs="Arial"/>
          <w:b/>
          <w:bCs/>
        </w:rPr>
        <w:t>§ 5</w:t>
      </w:r>
    </w:p>
    <w:p w:rsidR="003B1F31" w:rsidRPr="005724D0" w:rsidRDefault="003B1F31" w:rsidP="000C623C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  <w:snapToGrid w:val="0"/>
        </w:rPr>
        <w:t xml:space="preserve">Wykonawca nie jest zobowiązany do wniesienia zabezpieczenia należytego wykonania umowy. 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</w:rPr>
      </w:pPr>
      <w:r w:rsidRPr="00340024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:rsidR="003B1F31" w:rsidRPr="00340024" w:rsidRDefault="003B1F31" w:rsidP="000C623C">
      <w:pPr>
        <w:spacing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  <w:lang w:eastAsia="en-GB"/>
        </w:rPr>
        <w:t xml:space="preserve">Zamawiający nie ponosi odpowiedzialności za zawarcie </w:t>
      </w:r>
      <w:r>
        <w:rPr>
          <w:rFonts w:ascii="Arial" w:hAnsi="Arial" w:cs="Arial"/>
          <w:lang w:eastAsia="en-GB"/>
        </w:rPr>
        <w:t>przez W</w:t>
      </w:r>
      <w:r w:rsidRPr="00340024">
        <w:rPr>
          <w:rFonts w:ascii="Arial" w:hAnsi="Arial" w:cs="Arial"/>
          <w:lang w:eastAsia="en-GB"/>
        </w:rPr>
        <w:t xml:space="preserve">ykonawcę umowy </w:t>
      </w:r>
      <w:r>
        <w:rPr>
          <w:rFonts w:ascii="Arial" w:hAnsi="Arial" w:cs="Arial"/>
          <w:lang w:eastAsia="en-GB"/>
        </w:rPr>
        <w:br/>
      </w:r>
      <w:r w:rsidRPr="00340024">
        <w:rPr>
          <w:rFonts w:ascii="Arial" w:hAnsi="Arial" w:cs="Arial"/>
          <w:lang w:eastAsia="en-GB"/>
        </w:rPr>
        <w:t>z podwykonawcami bez</w:t>
      </w:r>
      <w:r w:rsidRPr="00340024">
        <w:rPr>
          <w:rFonts w:ascii="Arial" w:hAnsi="Arial" w:cs="Arial"/>
        </w:rPr>
        <w:t xml:space="preserve"> </w:t>
      </w:r>
      <w:r w:rsidRPr="00340024">
        <w:rPr>
          <w:rFonts w:ascii="Arial" w:hAnsi="Arial" w:cs="Arial"/>
          <w:lang w:eastAsia="en-GB"/>
        </w:rPr>
        <w:t>wymaganej zgody zamawiającego, zaś skutki z tego wynikające będą obciążały wyłącznie</w:t>
      </w:r>
      <w:r w:rsidRPr="00340024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GB"/>
        </w:rPr>
        <w:t>W</w:t>
      </w:r>
      <w:r w:rsidRPr="00340024">
        <w:rPr>
          <w:rFonts w:ascii="Arial" w:hAnsi="Arial" w:cs="Arial"/>
          <w:lang w:eastAsia="en-GB"/>
        </w:rPr>
        <w:t>ykonawcę.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7</w:t>
      </w:r>
    </w:p>
    <w:p w:rsidR="003B1F31" w:rsidRPr="00340024" w:rsidRDefault="003B1F31" w:rsidP="000C623C">
      <w:pPr>
        <w:numPr>
          <w:ilvl w:val="0"/>
          <w:numId w:val="2"/>
        </w:numPr>
        <w:tabs>
          <w:tab w:val="clear" w:pos="36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Strony postanawiają, że obowiązującą je formę odszkodowania stanowią kary umowne.</w:t>
      </w:r>
    </w:p>
    <w:p w:rsidR="003B1F31" w:rsidRPr="00340024" w:rsidRDefault="003B1F31" w:rsidP="000C623C">
      <w:pPr>
        <w:numPr>
          <w:ilvl w:val="0"/>
          <w:numId w:val="2"/>
        </w:numPr>
        <w:tabs>
          <w:tab w:val="clear" w:pos="36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Kary te będą naliczane w następujących wypadkach i wysokościach:</w:t>
      </w:r>
    </w:p>
    <w:p w:rsidR="003B1F31" w:rsidRPr="00340024" w:rsidRDefault="003B1F31" w:rsidP="000C623C">
      <w:pPr>
        <w:numPr>
          <w:ilvl w:val="1"/>
          <w:numId w:val="2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Wykonawca płaci Zamawiającemu kary umowne:</w:t>
      </w:r>
    </w:p>
    <w:p w:rsidR="003B1F31" w:rsidRDefault="003B1F31" w:rsidP="000C623C">
      <w:pPr>
        <w:numPr>
          <w:ilvl w:val="2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340024">
        <w:rPr>
          <w:rFonts w:ascii="Arial" w:hAnsi="Arial" w:cs="Arial"/>
        </w:rPr>
        <w:t xml:space="preserve">a zwłokę w wykonaniu przedmiotu zamówienia, w wysokości 2% wynagrodzenia umownego brutto za całość przedmiotu zamówienia określonego w </w:t>
      </w:r>
      <w:r w:rsidRPr="009F1205">
        <w:rPr>
          <w:rFonts w:ascii="Arial" w:hAnsi="Arial" w:cs="Arial"/>
        </w:rPr>
        <w:t>§11 ust. 1</w:t>
      </w:r>
      <w:r w:rsidRPr="00340024">
        <w:rPr>
          <w:rFonts w:ascii="Arial" w:hAnsi="Arial" w:cs="Arial"/>
        </w:rPr>
        <w:t xml:space="preserve"> za każdy dzień zwłoki.</w:t>
      </w:r>
    </w:p>
    <w:p w:rsidR="003B1F31" w:rsidRDefault="003B1F31" w:rsidP="000C623C">
      <w:pPr>
        <w:numPr>
          <w:ilvl w:val="2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D21FA0">
        <w:rPr>
          <w:rFonts w:ascii="Arial" w:hAnsi="Arial" w:cs="Arial"/>
        </w:rPr>
        <w:t xml:space="preserve">a zwłokę w usunięciu wad stwierdzonych przy odbiorze lub w okresie </w:t>
      </w:r>
      <w:r>
        <w:rPr>
          <w:rFonts w:ascii="Arial" w:hAnsi="Arial" w:cs="Arial"/>
        </w:rPr>
        <w:t>gwarancji</w:t>
      </w:r>
      <w:r w:rsidRPr="00D21F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21FA0">
        <w:rPr>
          <w:rFonts w:ascii="Arial" w:hAnsi="Arial" w:cs="Arial"/>
        </w:rPr>
        <w:t xml:space="preserve"> w wysokości 2% wynagrodzenia umownego brutto za całość przedmiotu zamówienia określonego w §</w:t>
      </w:r>
      <w:r w:rsidRPr="009F1205">
        <w:rPr>
          <w:rFonts w:ascii="Arial" w:hAnsi="Arial" w:cs="Arial"/>
        </w:rPr>
        <w:t>15 ust. 1</w:t>
      </w:r>
      <w:r w:rsidRPr="00D21FA0">
        <w:rPr>
          <w:rFonts w:ascii="Arial" w:hAnsi="Arial" w:cs="Arial"/>
        </w:rPr>
        <w:t xml:space="preserve"> za każdy dzień zwłoki liczonego od dnia wyznaczonego na usunięcie wad.</w:t>
      </w:r>
    </w:p>
    <w:p w:rsidR="003B1F31" w:rsidRDefault="003B1F31" w:rsidP="000C623C">
      <w:pPr>
        <w:numPr>
          <w:ilvl w:val="2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D21FA0">
        <w:rPr>
          <w:rFonts w:ascii="Arial" w:hAnsi="Arial" w:cs="Arial"/>
        </w:rPr>
        <w:t xml:space="preserve">a odstąpienie od umowy przez Wykonawcę z przyczyn zależnych od Wykonawcy </w:t>
      </w:r>
      <w:r>
        <w:rPr>
          <w:rFonts w:ascii="Arial" w:hAnsi="Arial" w:cs="Arial"/>
        </w:rPr>
        <w:br/>
      </w:r>
      <w:r w:rsidRPr="00D21FA0">
        <w:rPr>
          <w:rFonts w:ascii="Arial" w:hAnsi="Arial" w:cs="Arial"/>
        </w:rPr>
        <w:t xml:space="preserve">w wysokości </w:t>
      </w:r>
      <w:r w:rsidRPr="00D21FA0">
        <w:rPr>
          <w:rFonts w:ascii="Arial" w:hAnsi="Arial" w:cs="Arial"/>
          <w:b/>
          <w:bCs/>
        </w:rPr>
        <w:t>10%</w:t>
      </w:r>
      <w:r w:rsidRPr="00D21FA0">
        <w:rPr>
          <w:rFonts w:ascii="Arial" w:hAnsi="Arial" w:cs="Arial"/>
        </w:rPr>
        <w:t xml:space="preserve"> wynagrodzenia umownego brutto za całość przedmiotu zamówienia określonego w §</w:t>
      </w:r>
      <w:r w:rsidRPr="009F1205">
        <w:rPr>
          <w:rFonts w:ascii="Arial" w:hAnsi="Arial" w:cs="Arial"/>
        </w:rPr>
        <w:t>15 ust. 1.</w:t>
      </w:r>
    </w:p>
    <w:p w:rsidR="003B1F31" w:rsidRDefault="003B1F31" w:rsidP="000C623C">
      <w:pPr>
        <w:numPr>
          <w:ilvl w:val="1"/>
          <w:numId w:val="2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Zamawiający płaci Wykonawcy kary umowne:</w:t>
      </w:r>
    </w:p>
    <w:p w:rsidR="003B1F31" w:rsidRDefault="003B1F31" w:rsidP="000C623C">
      <w:pPr>
        <w:numPr>
          <w:ilvl w:val="2"/>
          <w:numId w:val="2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CF0D5D">
        <w:rPr>
          <w:rFonts w:ascii="Arial" w:hAnsi="Arial" w:cs="Arial"/>
        </w:rPr>
        <w:t xml:space="preserve">a zwłokę w przekazaniu </w:t>
      </w:r>
      <w:r>
        <w:rPr>
          <w:rFonts w:ascii="Arial" w:hAnsi="Arial" w:cs="Arial"/>
          <w:spacing w:val="-1"/>
        </w:rPr>
        <w:t>w</w:t>
      </w:r>
      <w:r w:rsidRPr="007459C7">
        <w:rPr>
          <w:rFonts w:ascii="Arial" w:hAnsi="Arial" w:cs="Arial"/>
          <w:spacing w:val="-1"/>
        </w:rPr>
        <w:t>ykaz</w:t>
      </w:r>
      <w:r>
        <w:rPr>
          <w:rFonts w:ascii="Arial" w:hAnsi="Arial" w:cs="Arial"/>
          <w:spacing w:val="-1"/>
        </w:rPr>
        <w:t>u i rozmieszczenia</w:t>
      </w:r>
      <w:r w:rsidRPr="007459C7">
        <w:rPr>
          <w:rFonts w:ascii="Arial" w:hAnsi="Arial" w:cs="Arial"/>
          <w:spacing w:val="-1"/>
        </w:rPr>
        <w:t xml:space="preserve"> sprzętu</w:t>
      </w:r>
      <w:r w:rsidRPr="00CF0D5D">
        <w:rPr>
          <w:rFonts w:ascii="Arial" w:hAnsi="Arial" w:cs="Arial"/>
        </w:rPr>
        <w:t xml:space="preserve">, w wysokości 2% wynagrodzenia umownego brutto za całość przedmiotu zamówienia określonego </w:t>
      </w:r>
      <w:r>
        <w:rPr>
          <w:rFonts w:ascii="Arial" w:hAnsi="Arial" w:cs="Arial"/>
        </w:rPr>
        <w:br/>
      </w:r>
      <w:r w:rsidRPr="009F1205">
        <w:rPr>
          <w:rFonts w:ascii="Arial" w:hAnsi="Arial" w:cs="Arial"/>
        </w:rPr>
        <w:t>w §15 ust. 1</w:t>
      </w:r>
      <w:r w:rsidRPr="00CF0D5D">
        <w:rPr>
          <w:rFonts w:ascii="Arial" w:hAnsi="Arial" w:cs="Arial"/>
        </w:rPr>
        <w:t>, za</w:t>
      </w:r>
      <w:r>
        <w:rPr>
          <w:rFonts w:ascii="Arial" w:hAnsi="Arial" w:cs="Arial"/>
        </w:rPr>
        <w:t xml:space="preserve"> każdy dzień zwłoki.</w:t>
      </w:r>
    </w:p>
    <w:p w:rsidR="003B1F31" w:rsidRPr="00CF0D5D" w:rsidRDefault="003B1F31" w:rsidP="000C623C">
      <w:pPr>
        <w:numPr>
          <w:ilvl w:val="2"/>
          <w:numId w:val="2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CF0D5D">
        <w:rPr>
          <w:rFonts w:ascii="Arial" w:hAnsi="Arial" w:cs="Arial"/>
        </w:rPr>
        <w:t xml:space="preserve"> tytułu odstąpienia od umowy z przyczyn zależnych od Zamawiającego, </w:t>
      </w:r>
      <w:r>
        <w:rPr>
          <w:rFonts w:ascii="Arial" w:hAnsi="Arial" w:cs="Arial"/>
        </w:rPr>
        <w:br/>
      </w:r>
      <w:r w:rsidRPr="00CF0D5D">
        <w:rPr>
          <w:rFonts w:ascii="Arial" w:hAnsi="Arial" w:cs="Arial"/>
        </w:rPr>
        <w:t xml:space="preserve">w wysokości 10% wynagrodzenia umownego brutto za całość przedmiotu zamówienia określonego w </w:t>
      </w:r>
      <w:r w:rsidRPr="009F1205">
        <w:rPr>
          <w:rFonts w:ascii="Arial" w:hAnsi="Arial" w:cs="Arial"/>
        </w:rPr>
        <w:t>§15 ust. 1</w:t>
      </w:r>
      <w:r w:rsidRPr="00CF0D5D">
        <w:rPr>
          <w:rFonts w:ascii="Arial" w:hAnsi="Arial" w:cs="Arial"/>
        </w:rPr>
        <w:t xml:space="preserve">, z wyjątkiem sytuacji wskazanej </w:t>
      </w:r>
      <w:r w:rsidRPr="00511E36">
        <w:rPr>
          <w:rFonts w:ascii="Arial" w:hAnsi="Arial" w:cs="Arial"/>
        </w:rPr>
        <w:t>w §14 ust. 1</w:t>
      </w:r>
      <w:r w:rsidRPr="00CF0D5D">
        <w:rPr>
          <w:rFonts w:ascii="Arial" w:hAnsi="Arial" w:cs="Arial"/>
        </w:rPr>
        <w:t xml:space="preserve"> pkt. 1.</w:t>
      </w:r>
    </w:p>
    <w:p w:rsidR="003B1F31" w:rsidRPr="00340024" w:rsidRDefault="003B1F31" w:rsidP="000C623C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Przez podpisanie niniejszej umowy, Wykonawca wyraża zgodę na potrącenie naliczonych kar umownych z wynagrodzenia określonego w </w:t>
      </w:r>
      <w:r w:rsidRPr="009F1205">
        <w:rPr>
          <w:rFonts w:ascii="Arial" w:hAnsi="Arial" w:cs="Arial"/>
        </w:rPr>
        <w:t>§15 ust. 1.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8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340024">
        <w:rPr>
          <w:rFonts w:ascii="Arial" w:hAnsi="Arial" w:cs="Arial"/>
        </w:rPr>
        <w:t>Strony zastrzegają sobie prawo do odszkodowania uzupełniającego przenoszącego wysokość kar umownych do wysokości rzeczywiście poniesionej szkody na ogólnych zasadach kodeksu cywilnego.</w:t>
      </w:r>
    </w:p>
    <w:p w:rsidR="003B1F31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</w:p>
    <w:p w:rsidR="003B1F31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9</w:t>
      </w:r>
    </w:p>
    <w:p w:rsidR="003B1F31" w:rsidRPr="00806614" w:rsidRDefault="003B1F31" w:rsidP="00806614">
      <w:pPr>
        <w:pStyle w:val="ListParagraph"/>
        <w:numPr>
          <w:ilvl w:val="0"/>
          <w:numId w:val="10"/>
        </w:numPr>
        <w:tabs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6614">
        <w:rPr>
          <w:rFonts w:ascii="Arial" w:hAnsi="Arial" w:cs="Arial"/>
          <w:sz w:val="22"/>
          <w:szCs w:val="22"/>
        </w:rPr>
        <w:t>Odbiór kompletnego pojazdu odbędzie się na zasadach: odbiór faktyczny w siedzibie Wykonawcy, podczas którego wydana zostanie dokumentacja niezbędna do jego zarejestrowania - obejmująca w szczególności:</w:t>
      </w:r>
    </w:p>
    <w:p w:rsidR="003B1F31" w:rsidRPr="00806614" w:rsidRDefault="003B1F31" w:rsidP="00806614">
      <w:pPr>
        <w:pStyle w:val="ListParagraph"/>
        <w:tabs>
          <w:tab w:val="left" w:pos="1701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06614">
        <w:rPr>
          <w:rFonts w:ascii="Arial" w:hAnsi="Arial" w:cs="Arial"/>
          <w:sz w:val="22"/>
          <w:szCs w:val="22"/>
        </w:rPr>
        <w:tab/>
        <w:t>- instrukcja w języku polskim,</w:t>
      </w:r>
    </w:p>
    <w:p w:rsidR="003B1F31" w:rsidRPr="00806614" w:rsidRDefault="003B1F31" w:rsidP="00806614">
      <w:pPr>
        <w:pStyle w:val="ListParagraph"/>
        <w:tabs>
          <w:tab w:val="left" w:pos="1701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06614">
        <w:rPr>
          <w:rFonts w:ascii="Arial" w:hAnsi="Arial" w:cs="Arial"/>
          <w:sz w:val="22"/>
          <w:szCs w:val="22"/>
        </w:rPr>
        <w:tab/>
        <w:t>- wyciąg ze świadectwa homologacji,</w:t>
      </w:r>
    </w:p>
    <w:p w:rsidR="003B1F31" w:rsidRPr="00806614" w:rsidRDefault="003B1F31" w:rsidP="00806614">
      <w:pPr>
        <w:pStyle w:val="ListParagraph"/>
        <w:tabs>
          <w:tab w:val="left" w:pos="1701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06614">
        <w:rPr>
          <w:rFonts w:ascii="Arial" w:hAnsi="Arial" w:cs="Arial"/>
          <w:sz w:val="22"/>
          <w:szCs w:val="22"/>
        </w:rPr>
        <w:tab/>
        <w:t>- karta pojazdu,</w:t>
      </w:r>
    </w:p>
    <w:p w:rsidR="003B1F31" w:rsidRPr="00806614" w:rsidRDefault="003B1F31" w:rsidP="00806614">
      <w:pPr>
        <w:pStyle w:val="ListParagraph"/>
        <w:tabs>
          <w:tab w:val="left" w:pos="1701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06614">
        <w:rPr>
          <w:rFonts w:ascii="Arial" w:hAnsi="Arial" w:cs="Arial"/>
          <w:sz w:val="22"/>
          <w:szCs w:val="22"/>
        </w:rPr>
        <w:tab/>
        <w:t>- faktura VAT.</w:t>
      </w:r>
    </w:p>
    <w:p w:rsidR="003B1F31" w:rsidRPr="00806614" w:rsidRDefault="003B1F31" w:rsidP="00806614">
      <w:pPr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806614">
        <w:rPr>
          <w:rFonts w:ascii="Arial" w:hAnsi="Arial" w:cs="Arial"/>
        </w:rPr>
        <w:t xml:space="preserve">Po dokonaniu odbioru faktycznego pojazd zostanie przekazany Wykonawcy w depozyt do czasu jego rejestracji we właściwym wydziale komunikacji. WYKONAWCA  zobowiązuje się do bezpłatnego przechowania pojazdu w depozycie. </w:t>
      </w:r>
    </w:p>
    <w:p w:rsidR="003B1F31" w:rsidRPr="00806614" w:rsidRDefault="003B1F31" w:rsidP="00806614">
      <w:pPr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</w:rPr>
      </w:pPr>
      <w:r w:rsidRPr="00806614">
        <w:rPr>
          <w:rFonts w:ascii="Arial" w:hAnsi="Arial" w:cs="Arial"/>
        </w:rPr>
        <w:t xml:space="preserve">Wydanie pojazdu z depozytu nastąpi po przeprowadzeniu </w:t>
      </w:r>
      <w:r>
        <w:rPr>
          <w:rFonts w:ascii="Arial" w:hAnsi="Arial" w:cs="Arial"/>
        </w:rPr>
        <w:t xml:space="preserve">przez </w:t>
      </w:r>
      <w:r w:rsidRPr="00806614">
        <w:rPr>
          <w:rFonts w:ascii="Arial" w:hAnsi="Arial" w:cs="Arial"/>
        </w:rPr>
        <w:t>WYKONAWC</w:t>
      </w:r>
      <w:r>
        <w:rPr>
          <w:rFonts w:ascii="Arial" w:hAnsi="Arial" w:cs="Arial"/>
        </w:rPr>
        <w:t>Ę</w:t>
      </w:r>
      <w:r w:rsidRPr="008066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806614">
        <w:rPr>
          <w:rFonts w:ascii="Arial" w:hAnsi="Arial" w:cs="Arial"/>
        </w:rPr>
        <w:t xml:space="preserve">bowiązkowego szkolenia przedstawicieli </w:t>
      </w:r>
      <w:r w:rsidRPr="005724D0">
        <w:rPr>
          <w:rFonts w:ascii="Arial" w:hAnsi="Arial" w:cs="Arial"/>
        </w:rPr>
        <w:t>ZAMAWIAJĄCEGO</w:t>
      </w:r>
      <w:r w:rsidRPr="00806614">
        <w:rPr>
          <w:rFonts w:ascii="Arial" w:hAnsi="Arial" w:cs="Arial"/>
        </w:rPr>
        <w:t xml:space="preserve"> w zakresie obsługi odbieranego samochodu strażackiego. </w:t>
      </w:r>
    </w:p>
    <w:p w:rsidR="003B1F31" w:rsidRDefault="003B1F31" w:rsidP="00806614">
      <w:pPr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</w:rPr>
      </w:pPr>
      <w:r w:rsidRPr="00806614">
        <w:rPr>
          <w:rFonts w:ascii="Arial" w:hAnsi="Arial" w:cs="Arial"/>
        </w:rPr>
        <w:t xml:space="preserve">Wykonawca zobowiązany jest powiadomić Zamawiającego pisemnie lub mailowo </w:t>
      </w:r>
      <w:r w:rsidRPr="00806614">
        <w:rPr>
          <w:rFonts w:ascii="Arial" w:hAnsi="Arial" w:cs="Arial"/>
        </w:rPr>
        <w:br/>
        <w:t>o odbiorze faktycznym na trzy dni przed jego terminem.</w:t>
      </w:r>
    </w:p>
    <w:p w:rsidR="003B1F31" w:rsidRPr="005724D0" w:rsidRDefault="003B1F31" w:rsidP="00806614">
      <w:pPr>
        <w:spacing w:after="0" w:line="276" w:lineRule="auto"/>
        <w:jc w:val="both"/>
        <w:rPr>
          <w:rFonts w:ascii="Arial" w:hAnsi="Arial" w:cs="Arial"/>
        </w:rPr>
      </w:pPr>
    </w:p>
    <w:p w:rsidR="003B1F31" w:rsidRPr="005724D0" w:rsidRDefault="003B1F31" w:rsidP="0080661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5724D0">
        <w:rPr>
          <w:rFonts w:ascii="Arial" w:hAnsi="Arial" w:cs="Arial"/>
          <w:b/>
          <w:bCs/>
        </w:rPr>
        <w:t>§10</w:t>
      </w:r>
    </w:p>
    <w:p w:rsidR="003B1F31" w:rsidRPr="005724D0" w:rsidRDefault="003B1F31" w:rsidP="00806614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>Kompletność dostawy i jej jakość oraz zgodność z zamówieniem potwierdzona zostanie w protokołach odbioru.</w:t>
      </w:r>
    </w:p>
    <w:p w:rsidR="003B1F31" w:rsidRPr="005724D0" w:rsidRDefault="003B1F31" w:rsidP="00806614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>Protokół odbioru zostanie spisany w dniu odbioru samochodu strażackiego.</w:t>
      </w:r>
    </w:p>
    <w:p w:rsidR="003B1F31" w:rsidRPr="005724D0" w:rsidRDefault="003B1F31" w:rsidP="00806614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 xml:space="preserve">Przed odbiorem końcowym ZAMAWIAJĄCY dokona odbioru techniczno – jakościowego pojazdu </w:t>
      </w:r>
      <w:r>
        <w:rPr>
          <w:rFonts w:ascii="Arial" w:hAnsi="Arial" w:cs="Arial"/>
        </w:rPr>
        <w:br/>
      </w:r>
      <w:r w:rsidRPr="005724D0">
        <w:rPr>
          <w:rFonts w:ascii="Arial" w:hAnsi="Arial" w:cs="Arial"/>
        </w:rPr>
        <w:t>w siedzibie WYKONAWCY.</w:t>
      </w:r>
    </w:p>
    <w:p w:rsidR="003B1F31" w:rsidRPr="005724D0" w:rsidRDefault="003B1F31" w:rsidP="00806614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 xml:space="preserve">W czasie odbioru techniczno-jakościowego ZAMAWIAJĄCY dokona sprawdzenia: dokumentacji przedmiotu umowy, zgodności wykonania pojazdu z umową i opisem przedmiotu zamówienia, jakości wykonania, funkcjonowania pojazdu i jego poszczególnych urządzeń oraz zgodności ilościowej wyposażenia. Dokonanie odbioru techniczno – jakościowego potwierdzone zostanie sporządzonym w </w:t>
      </w:r>
      <w:r>
        <w:rPr>
          <w:rFonts w:ascii="Arial" w:hAnsi="Arial" w:cs="Arial"/>
        </w:rPr>
        <w:br/>
      </w:r>
      <w:r w:rsidRPr="005724D0">
        <w:rPr>
          <w:rFonts w:ascii="Arial" w:hAnsi="Arial" w:cs="Arial"/>
        </w:rPr>
        <w:t xml:space="preserve">3 egzemplarzach oraz podpisanym przez obie strony protokołem: 1 egzemplarz dla WYKONAWCY </w:t>
      </w:r>
      <w:r>
        <w:rPr>
          <w:rFonts w:ascii="Arial" w:hAnsi="Arial" w:cs="Arial"/>
        </w:rPr>
        <w:br/>
      </w:r>
      <w:r w:rsidRPr="005724D0">
        <w:rPr>
          <w:rFonts w:ascii="Arial" w:hAnsi="Arial" w:cs="Arial"/>
        </w:rPr>
        <w:t>i 2 egz. dla ZAMAWIAJĄCEGO.</w:t>
      </w:r>
    </w:p>
    <w:p w:rsidR="003B1F31" w:rsidRPr="005724D0" w:rsidRDefault="003B1F31" w:rsidP="00806614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>Jeżeli w trakcie odbioru samochodu zostaną stwierdzone wady, Zamawiający ma prawo powstrzymania się z odbiorem do czasu usunięcia wad.</w:t>
      </w:r>
    </w:p>
    <w:p w:rsidR="003B1F31" w:rsidRPr="00806614" w:rsidRDefault="003B1F31" w:rsidP="00806614">
      <w:pPr>
        <w:spacing w:after="0" w:line="276" w:lineRule="auto"/>
        <w:jc w:val="both"/>
        <w:rPr>
          <w:rFonts w:ascii="Arial" w:hAnsi="Arial" w:cs="Arial"/>
        </w:rPr>
      </w:pPr>
    </w:p>
    <w:p w:rsidR="003B1F31" w:rsidRPr="00340024" w:rsidRDefault="003B1F31" w:rsidP="00806614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11</w:t>
      </w:r>
    </w:p>
    <w:p w:rsidR="003B1F31" w:rsidRDefault="003B1F31" w:rsidP="000C623C">
      <w:pPr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</w:rPr>
      </w:pPr>
      <w:r w:rsidRPr="00900AA1">
        <w:rPr>
          <w:rFonts w:ascii="Arial" w:hAnsi="Arial" w:cs="Arial"/>
        </w:rPr>
        <w:t>Okres gwarancji wynosi …… miesięcy licząc od daty odbioru końcowego.</w:t>
      </w:r>
    </w:p>
    <w:p w:rsidR="003B1F31" w:rsidRDefault="003B1F31" w:rsidP="000C623C">
      <w:pPr>
        <w:numPr>
          <w:ilvl w:val="0"/>
          <w:numId w:val="9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gwarancji wskazanym w ust. 1, Wykonawca zobowiązany jest na usunięcie wszystkich stwierdzonych wad lub usterek, wynikających z niewłaściwego wykonania przedmiotu umowy.</w:t>
      </w:r>
    </w:p>
    <w:p w:rsidR="003B1F31" w:rsidRDefault="003B1F31" w:rsidP="000C623C">
      <w:pPr>
        <w:numPr>
          <w:ilvl w:val="0"/>
          <w:numId w:val="9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usunąć stwierdzone wady lub usterki w terminie do 48 godzin od przekazania pisemnego zgłoszenia od Zamawiającego w miejscu przebywania pojazdu.</w:t>
      </w:r>
    </w:p>
    <w:p w:rsidR="003B1F31" w:rsidRPr="00340024" w:rsidRDefault="003B1F31" w:rsidP="000C623C">
      <w:pPr>
        <w:numPr>
          <w:ilvl w:val="0"/>
          <w:numId w:val="9"/>
        </w:numPr>
        <w:tabs>
          <w:tab w:val="left" w:pos="426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braku możliwości usunięcia wad lub usterek w wyznaczonym terminie lub </w:t>
      </w:r>
      <w:r>
        <w:rPr>
          <w:rFonts w:ascii="Arial" w:hAnsi="Arial" w:cs="Arial"/>
        </w:rPr>
        <w:br/>
        <w:t>w miejscu przebywania pojazdu, a usterki te stwarzają niebezpieczeństwo dla użytkowników pojazdu lub uczestników ruchu drogowego, Wykonawca zobowiązany jest dostarczyć Zamawiającemu pojazd zastępczy, spełniający wymogi pojazdu, będącego przedmiotem umowy.</w:t>
      </w:r>
    </w:p>
    <w:p w:rsidR="003B1F31" w:rsidRPr="007944E6" w:rsidRDefault="003B1F31" w:rsidP="000C623C">
      <w:pPr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7944E6">
        <w:rPr>
          <w:rFonts w:ascii="Arial" w:hAnsi="Arial" w:cs="Arial"/>
        </w:rPr>
        <w:t>Zamawiający nie pokrywa poniesionych przez Wykonawcę kosztów, dotyczących części zamiennych, transportu pojazdu, podróży Wykonawcy lub jego przedstawiciel</w:t>
      </w:r>
      <w:r>
        <w:rPr>
          <w:rFonts w:ascii="Arial" w:hAnsi="Arial" w:cs="Arial"/>
        </w:rPr>
        <w:t>, itp.</w:t>
      </w:r>
      <w:r w:rsidRPr="007944E6">
        <w:rPr>
          <w:rFonts w:ascii="Arial" w:hAnsi="Arial" w:cs="Arial"/>
        </w:rPr>
        <w:t>, wynikających z obsługi gwarancyjnej samochodu.</w:t>
      </w:r>
    </w:p>
    <w:p w:rsidR="003B1F31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12</w:t>
      </w:r>
    </w:p>
    <w:p w:rsidR="003B1F31" w:rsidRPr="00340024" w:rsidRDefault="003B1F31" w:rsidP="000C623C">
      <w:pPr>
        <w:pStyle w:val="BodyText"/>
        <w:numPr>
          <w:ilvl w:val="0"/>
          <w:numId w:val="3"/>
        </w:numPr>
        <w:tabs>
          <w:tab w:val="clear" w:pos="1068"/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40024">
        <w:rPr>
          <w:rFonts w:ascii="Arial" w:hAnsi="Arial" w:cs="Arial"/>
          <w:b/>
          <w:bCs/>
          <w:sz w:val="22"/>
          <w:szCs w:val="22"/>
        </w:rPr>
        <w:t xml:space="preserve">trony ustalają wynagrodzenie ryczałtowe w kwocie brutto …………….. zł </w:t>
      </w:r>
      <w:r>
        <w:rPr>
          <w:rFonts w:ascii="Arial" w:hAnsi="Arial" w:cs="Arial"/>
          <w:b/>
          <w:bCs/>
          <w:sz w:val="22"/>
          <w:szCs w:val="22"/>
        </w:rPr>
        <w:t>(słownie</w:t>
      </w:r>
      <w:r w:rsidRPr="00340024">
        <w:rPr>
          <w:rFonts w:ascii="Arial" w:hAnsi="Arial" w:cs="Arial"/>
          <w:b/>
          <w:bCs/>
          <w:sz w:val="22"/>
          <w:szCs w:val="22"/>
        </w:rPr>
        <w:t xml:space="preserve">: ………………………). </w:t>
      </w:r>
    </w:p>
    <w:p w:rsidR="003B1F31" w:rsidRDefault="003B1F31" w:rsidP="000C623C">
      <w:pPr>
        <w:pStyle w:val="BodyText"/>
        <w:numPr>
          <w:ilvl w:val="0"/>
          <w:numId w:val="3"/>
        </w:numPr>
        <w:tabs>
          <w:tab w:val="clear" w:pos="1068"/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40024">
        <w:rPr>
          <w:rFonts w:ascii="Arial" w:hAnsi="Arial" w:cs="Arial"/>
          <w:sz w:val="22"/>
          <w:szCs w:val="22"/>
        </w:rPr>
        <w:t xml:space="preserve">Ustala się, że wynagrodzenie Wykonawcy brutto przedstawione w ust. 2 uwzględnia wszystkie obowiązujące podatki, łącznie z podatkiem VAT oraz wszelkie inne opłaty związane </w:t>
      </w:r>
      <w:r>
        <w:rPr>
          <w:rFonts w:ascii="Arial" w:hAnsi="Arial" w:cs="Arial"/>
          <w:sz w:val="22"/>
          <w:szCs w:val="22"/>
        </w:rPr>
        <w:t>z realizacją przedmiotu umowy</w:t>
      </w:r>
      <w:r w:rsidRPr="00340024">
        <w:rPr>
          <w:rFonts w:ascii="Arial" w:hAnsi="Arial" w:cs="Arial"/>
          <w:sz w:val="22"/>
          <w:szCs w:val="22"/>
        </w:rPr>
        <w:t>.</w:t>
      </w:r>
    </w:p>
    <w:p w:rsidR="003B1F31" w:rsidRPr="00340024" w:rsidRDefault="003B1F31" w:rsidP="000C623C">
      <w:pPr>
        <w:pStyle w:val="BodyText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13</w:t>
      </w:r>
    </w:p>
    <w:p w:rsidR="003B1F31" w:rsidRPr="00340024" w:rsidRDefault="003B1F31" w:rsidP="000C623C">
      <w:pPr>
        <w:widowControl w:val="0"/>
        <w:numPr>
          <w:ilvl w:val="0"/>
          <w:numId w:val="5"/>
        </w:num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Strony postanawiają, że przedmiot umowy rozliczany będzie w całości </w:t>
      </w:r>
      <w:r>
        <w:rPr>
          <w:rFonts w:ascii="Arial" w:hAnsi="Arial" w:cs="Arial"/>
        </w:rPr>
        <w:t>po zrealizowaniu przedmiotu umowy</w:t>
      </w:r>
      <w:r w:rsidRPr="00340024">
        <w:rPr>
          <w:rFonts w:ascii="Arial" w:hAnsi="Arial" w:cs="Arial"/>
        </w:rPr>
        <w:t>.</w:t>
      </w:r>
    </w:p>
    <w:p w:rsidR="003B1F31" w:rsidRPr="00340024" w:rsidRDefault="003B1F31" w:rsidP="000C623C">
      <w:pPr>
        <w:widowControl w:val="0"/>
        <w:numPr>
          <w:ilvl w:val="0"/>
          <w:numId w:val="5"/>
        </w:num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Ostateczne rozliczenie należności za przedmiot umowy nastąpi fakturą wystawioną </w:t>
      </w:r>
      <w:r>
        <w:rPr>
          <w:rFonts w:ascii="Arial" w:hAnsi="Arial" w:cs="Arial"/>
        </w:rPr>
        <w:br/>
      </w:r>
      <w:r w:rsidRPr="00340024">
        <w:rPr>
          <w:rFonts w:ascii="Arial" w:hAnsi="Arial" w:cs="Arial"/>
        </w:rPr>
        <w:t xml:space="preserve">w oparciu o protokół </w:t>
      </w:r>
      <w:r>
        <w:rPr>
          <w:rFonts w:ascii="Arial" w:hAnsi="Arial" w:cs="Arial"/>
        </w:rPr>
        <w:t>zdawczo – odbiorczy.</w:t>
      </w:r>
    </w:p>
    <w:p w:rsidR="003B1F31" w:rsidRPr="00340024" w:rsidRDefault="003B1F31" w:rsidP="000C623C">
      <w:pPr>
        <w:widowControl w:val="0"/>
        <w:numPr>
          <w:ilvl w:val="0"/>
          <w:numId w:val="5"/>
        </w:numPr>
        <w:tabs>
          <w:tab w:val="left" w:pos="360"/>
          <w:tab w:val="left" w:pos="720"/>
        </w:tabs>
        <w:suppressAutoHyphens/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Zamawiający zobowiązuje się zapłacić wynagrodzenie Wykonawcy w terminie 30 dni, licząc od dnia złożenia </w:t>
      </w:r>
      <w:r>
        <w:rPr>
          <w:rFonts w:ascii="Arial" w:hAnsi="Arial" w:cs="Arial"/>
        </w:rPr>
        <w:t>prawidłowo wystawionej</w:t>
      </w:r>
      <w:r w:rsidRPr="00340024">
        <w:rPr>
          <w:rFonts w:ascii="Arial" w:hAnsi="Arial" w:cs="Arial"/>
        </w:rPr>
        <w:t xml:space="preserve"> faktury wraz z dokumentami rozliczeniowymi (protokół </w:t>
      </w:r>
      <w:r>
        <w:rPr>
          <w:rFonts w:ascii="Arial" w:hAnsi="Arial" w:cs="Arial"/>
        </w:rPr>
        <w:t xml:space="preserve">zdawczo </w:t>
      </w:r>
      <w:r>
        <w:rPr>
          <w:rFonts w:ascii="Arial" w:hAnsi="Arial" w:cs="Arial"/>
        </w:rPr>
        <w:br/>
        <w:t>– odbiorczy</w:t>
      </w:r>
      <w:r w:rsidRPr="00340024">
        <w:rPr>
          <w:rFonts w:ascii="Arial" w:hAnsi="Arial" w:cs="Arial"/>
        </w:rPr>
        <w:t>), na konto bankowe Wykonawcy numer: ……………………………………….</w:t>
      </w:r>
    </w:p>
    <w:p w:rsidR="003B1F31" w:rsidRPr="00806614" w:rsidRDefault="003B1F31" w:rsidP="000C623C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Kwota 150 000,00 zł wynagrodzenia ryczałtowego, o którym mowa w </w:t>
      </w:r>
      <w:r w:rsidRPr="000E65EC">
        <w:rPr>
          <w:rFonts w:ascii="Arial" w:hAnsi="Arial" w:cs="Arial"/>
        </w:rPr>
        <w:t>§ 1</w:t>
      </w:r>
      <w:r>
        <w:rPr>
          <w:rFonts w:ascii="Arial" w:hAnsi="Arial" w:cs="Arial"/>
        </w:rPr>
        <w:t xml:space="preserve">2 zostanie wpłacona przez </w:t>
      </w:r>
      <w:r w:rsidRPr="005724D0">
        <w:rPr>
          <w:rFonts w:ascii="Arial" w:hAnsi="Arial" w:cs="Arial"/>
        </w:rPr>
        <w:t xml:space="preserve">Związek Ochotniczych Straży Pożarnych RP, ul. Oboźna 1, 00-340 Warszawa zgodnie z uchwałą nr 4/04/8/2015 z dnia 05.03.2015 r. oraz promesą, których kopie stanowią załączniki nr 1 i 2 do niniejszej umowy </w:t>
      </w:r>
      <w:r>
        <w:rPr>
          <w:rFonts w:ascii="Arial" w:hAnsi="Arial" w:cs="Arial"/>
        </w:rPr>
        <w:t xml:space="preserve">- </w:t>
      </w:r>
      <w:r w:rsidRPr="005724D0">
        <w:rPr>
          <w:rFonts w:ascii="Arial" w:hAnsi="Arial" w:cs="Arial"/>
        </w:rPr>
        <w:t>po podpisaniu cesji, do czego Zamawiający się zobowiązuje.</w:t>
      </w:r>
      <w:r>
        <w:rPr>
          <w:rFonts w:ascii="Arial" w:hAnsi="Arial" w:cs="Arial"/>
          <w:color w:val="FF0000"/>
        </w:rPr>
        <w:t xml:space="preserve"> </w:t>
      </w:r>
      <w:r w:rsidRPr="00806614">
        <w:rPr>
          <w:rFonts w:ascii="Arial" w:hAnsi="Arial" w:cs="Arial"/>
        </w:rPr>
        <w:t>Pozostałą część wynagrodzenia ryczałtowego wpłaci Zamawiający.</w:t>
      </w:r>
    </w:p>
    <w:p w:rsidR="003B1F31" w:rsidRPr="005724D0" w:rsidRDefault="003B1F31" w:rsidP="000C623C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5724D0">
        <w:rPr>
          <w:rFonts w:ascii="Arial" w:hAnsi="Arial" w:cs="Arial"/>
        </w:rPr>
        <w:t xml:space="preserve">Za dzień zapłaty uważa się dzień obciążenia rachunku Zamawiającego. </w:t>
      </w:r>
    </w:p>
    <w:p w:rsidR="003B1F31" w:rsidRDefault="003B1F31" w:rsidP="00A578A7">
      <w:pPr>
        <w:tabs>
          <w:tab w:val="left" w:pos="3300"/>
        </w:tabs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§ 14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Zmiana umowy dokonana z naruszeniem art. 144 ust. 1 ustawy Prawo zamówień publicznych podlega unieważnieniu.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Wszelkie zmiany i uzupełnienia treści niniejszej umowy, wymagają aneksu sporządzonego </w:t>
      </w:r>
      <w:r>
        <w:rPr>
          <w:rFonts w:ascii="Arial" w:hAnsi="Arial" w:cs="Arial"/>
        </w:rPr>
        <w:br/>
      </w:r>
      <w:r w:rsidRPr="00340024">
        <w:rPr>
          <w:rFonts w:ascii="Arial" w:hAnsi="Arial" w:cs="Arial"/>
        </w:rPr>
        <w:t>z zachowaniem formy pisemnej pod rygorem nieważności.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W przypadkach przewidzianych w umowie dopuszcza się wprowadzenia zmian za zgodą Zamawiającego 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Zmiany w umowie mogą być inicjowane przez Zamawiającego lub przez Wykonawcę.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Zmiany umowy nie mogą wykraczać poza zakres świadczenia określony w Specyfikacji istotnych warunków zamówienia.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Zmiany, o których mowa w ust. 1-4 mogą dotyczyć: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zmiany jakości lub innych parametrów charakterystycznych,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aktualizacji </w:t>
      </w:r>
      <w:r>
        <w:rPr>
          <w:rFonts w:ascii="Arial" w:hAnsi="Arial" w:cs="Arial"/>
        </w:rPr>
        <w:t>parametrów technicznych</w:t>
      </w:r>
      <w:r w:rsidRPr="00340024">
        <w:rPr>
          <w:rFonts w:ascii="Arial" w:hAnsi="Arial" w:cs="Arial"/>
        </w:rPr>
        <w:t xml:space="preserve"> z uwagi na postęp technologiczny,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zmiany wymiarów, położenia lub wysokości </w:t>
      </w:r>
      <w:r>
        <w:rPr>
          <w:rFonts w:ascii="Arial" w:hAnsi="Arial" w:cs="Arial"/>
        </w:rPr>
        <w:t>poszczególnych elementów</w:t>
      </w:r>
      <w:r w:rsidRPr="00340024">
        <w:rPr>
          <w:rFonts w:ascii="Arial" w:hAnsi="Arial" w:cs="Arial"/>
        </w:rPr>
        <w:t>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Warunkiem dokonania zmian, o których mowa w ust. 6 jest złożenie wniosku przez stronę inicjującą zmianę zawierającego: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opis propozycji zmian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uzasadnienie zmiany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opis wpływu zmian na termin wykonania umowy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Zmiany, o których mowa w ust. 6 mogą zostać dokonane, jeżeli ich uzasadnieniem są niżej wymienione okoliczności: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poprawa wartości lub podniesienie sprawności </w:t>
      </w:r>
      <w:r>
        <w:rPr>
          <w:rFonts w:ascii="Arial" w:hAnsi="Arial" w:cs="Arial"/>
        </w:rPr>
        <w:t>przedmiotu umowy;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zmiana obowiązujących przepisów</w:t>
      </w:r>
      <w:r>
        <w:rPr>
          <w:rFonts w:ascii="Arial" w:hAnsi="Arial" w:cs="Arial"/>
        </w:rPr>
        <w:t>;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podniesienie trwałości </w:t>
      </w:r>
      <w:r>
        <w:rPr>
          <w:rFonts w:ascii="Arial" w:hAnsi="Arial" w:cs="Arial"/>
        </w:rPr>
        <w:t>pojazdu i jego elementów;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podniesienie bezpieczeństwa</w:t>
      </w:r>
      <w:r>
        <w:rPr>
          <w:rFonts w:ascii="Arial" w:hAnsi="Arial" w:cs="Arial"/>
        </w:rPr>
        <w:t>;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opóźnienia</w:t>
      </w:r>
      <w:r>
        <w:rPr>
          <w:rFonts w:ascii="Arial" w:hAnsi="Arial" w:cs="Arial"/>
        </w:rPr>
        <w:t>, utrudnienia</w:t>
      </w:r>
      <w:r w:rsidRPr="00340024">
        <w:rPr>
          <w:rFonts w:ascii="Arial" w:hAnsi="Arial" w:cs="Arial"/>
        </w:rPr>
        <w:t xml:space="preserve"> lub przeszkody spowodowane przez lub dające się przypisać Zamawiającemu</w:t>
      </w:r>
      <w:r>
        <w:rPr>
          <w:rFonts w:ascii="Arial" w:hAnsi="Arial" w:cs="Arial"/>
        </w:rPr>
        <w:t>;</w:t>
      </w:r>
    </w:p>
    <w:p w:rsidR="003B1F31" w:rsidRPr="00340024" w:rsidRDefault="003B1F31" w:rsidP="000C623C">
      <w:pPr>
        <w:numPr>
          <w:ilvl w:val="1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siła wyższa</w:t>
      </w:r>
      <w:r>
        <w:rPr>
          <w:rFonts w:ascii="Arial" w:hAnsi="Arial" w:cs="Arial"/>
        </w:rPr>
        <w:t>.</w:t>
      </w:r>
    </w:p>
    <w:p w:rsidR="003B1F31" w:rsidRPr="00340024" w:rsidRDefault="003B1F31" w:rsidP="000C623C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Przewiduje się również możliwość zmiany terminu realizacji przedmiotu umowy.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</w:rPr>
      </w:pPr>
      <w:r w:rsidRPr="00340024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5</w:t>
      </w:r>
    </w:p>
    <w:p w:rsidR="003B1F31" w:rsidRPr="00340024" w:rsidRDefault="003B1F31" w:rsidP="000C623C">
      <w:pPr>
        <w:numPr>
          <w:ilvl w:val="0"/>
          <w:numId w:val="4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 xml:space="preserve">Oprócz przypadków wymienionych w treści tytułu XV księgi trzeciej kodeksu cywilnego stronom przysługuje </w:t>
      </w:r>
      <w:r>
        <w:rPr>
          <w:rFonts w:ascii="Arial" w:hAnsi="Arial" w:cs="Arial"/>
        </w:rPr>
        <w:t>odstąpienie od umowy:</w:t>
      </w:r>
    </w:p>
    <w:p w:rsidR="003B1F31" w:rsidRPr="00340024" w:rsidRDefault="003B1F31" w:rsidP="000C623C">
      <w:pPr>
        <w:numPr>
          <w:ilvl w:val="2"/>
          <w:numId w:val="4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0024">
        <w:rPr>
          <w:rFonts w:ascii="Arial" w:hAnsi="Arial" w:cs="Arial"/>
        </w:rPr>
        <w:t xml:space="preserve"> razie wystąpienia istotnej zmiany okoliczności powodującej, że wykonanie umowy nie leży </w:t>
      </w:r>
      <w:r>
        <w:rPr>
          <w:rFonts w:ascii="Arial" w:hAnsi="Arial" w:cs="Arial"/>
        </w:rPr>
        <w:br/>
      </w:r>
      <w:r w:rsidRPr="00340024">
        <w:rPr>
          <w:rFonts w:ascii="Arial" w:hAnsi="Arial" w:cs="Arial"/>
        </w:rPr>
        <w:t xml:space="preserve">w interesie publicznym, czego nie można było przewidzieć w chwili zawarcia umowy; odstąpienie od umowy w tym wypadku może nastąpić w terminie 30 dni od powzięcia wiadomości </w:t>
      </w:r>
      <w:r>
        <w:rPr>
          <w:rFonts w:ascii="Arial" w:hAnsi="Arial" w:cs="Arial"/>
        </w:rPr>
        <w:br/>
      </w:r>
      <w:r w:rsidRPr="00340024">
        <w:rPr>
          <w:rFonts w:ascii="Arial" w:hAnsi="Arial" w:cs="Arial"/>
        </w:rPr>
        <w:t>o powyższych okolicznościach,</w:t>
      </w:r>
    </w:p>
    <w:p w:rsidR="003B1F31" w:rsidRPr="00340024" w:rsidRDefault="003B1F31" w:rsidP="000C623C">
      <w:pPr>
        <w:numPr>
          <w:ilvl w:val="2"/>
          <w:numId w:val="4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40024">
        <w:rPr>
          <w:rFonts w:ascii="Arial" w:hAnsi="Arial" w:cs="Arial"/>
        </w:rPr>
        <w:t>ikwidacji firmy Wykonawcy,</w:t>
      </w:r>
    </w:p>
    <w:p w:rsidR="003B1F31" w:rsidRPr="00340024" w:rsidRDefault="003B1F31" w:rsidP="000C623C">
      <w:pPr>
        <w:numPr>
          <w:ilvl w:val="2"/>
          <w:numId w:val="4"/>
        </w:numPr>
        <w:spacing w:after="0" w:line="276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340024">
        <w:rPr>
          <w:rFonts w:ascii="Arial" w:hAnsi="Arial" w:cs="Arial"/>
        </w:rPr>
        <w:t>ostanie wydany nakaz zajęcia majątku Wykonawcy,</w:t>
      </w:r>
    </w:p>
    <w:p w:rsidR="003B1F31" w:rsidRPr="00340024" w:rsidRDefault="003B1F31" w:rsidP="000C623C">
      <w:pPr>
        <w:numPr>
          <w:ilvl w:val="0"/>
          <w:numId w:val="4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:rsidR="003B1F31" w:rsidRPr="00340024" w:rsidRDefault="003B1F31" w:rsidP="000C623C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16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W sprawach nie uregulowanych niniejszą umową stosuje się przepisy kodeksu cywilnego oraz ustawy Prawo zamówień publicznych.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17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340024">
        <w:rPr>
          <w:rFonts w:ascii="Arial" w:hAnsi="Arial" w:cs="Arial"/>
        </w:rPr>
        <w:t>Umowę sporządzono w 4 egzemplarzach, 3 dla Zamawiającego i 1 dla Wykonawcy.</w:t>
      </w: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:rsidR="003B1F31" w:rsidRPr="00340024" w:rsidRDefault="003B1F31" w:rsidP="000C623C">
      <w:pPr>
        <w:tabs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:rsidR="003B1F31" w:rsidRPr="00340024" w:rsidRDefault="003B1F31" w:rsidP="000C623C">
      <w:pPr>
        <w:pStyle w:val="Heading1"/>
        <w:tabs>
          <w:tab w:val="left" w:pos="1701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340024">
        <w:rPr>
          <w:sz w:val="22"/>
          <w:szCs w:val="22"/>
        </w:rPr>
        <w:t>Zamawiający</w:t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</w:r>
      <w:r w:rsidRPr="00340024">
        <w:rPr>
          <w:sz w:val="22"/>
          <w:szCs w:val="22"/>
        </w:rPr>
        <w:tab/>
        <w:t xml:space="preserve">      Wykonawca</w:t>
      </w:r>
    </w:p>
    <w:p w:rsidR="003B1F31" w:rsidRPr="00340024" w:rsidRDefault="003B1F31" w:rsidP="000C623C">
      <w:pPr>
        <w:spacing w:line="276" w:lineRule="auto"/>
        <w:jc w:val="both"/>
        <w:rPr>
          <w:rFonts w:ascii="Arial" w:hAnsi="Arial" w:cs="Arial"/>
        </w:rPr>
      </w:pPr>
    </w:p>
    <w:p w:rsidR="003B1F31" w:rsidRDefault="003B1F31"/>
    <w:sectPr w:rsidR="003B1F31" w:rsidSect="000C62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61002BDF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7E7E2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2">
      <w:start w:val="1"/>
      <w:numFmt w:val="none"/>
      <w:lvlText w:val="- 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">
    <w:nsid w:val="03383CC4"/>
    <w:multiLevelType w:val="hybridMultilevel"/>
    <w:tmpl w:val="C35C21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EF63DC"/>
    <w:multiLevelType w:val="hybridMultilevel"/>
    <w:tmpl w:val="7390E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CA099E"/>
    <w:multiLevelType w:val="multilevel"/>
    <w:tmpl w:val="E27400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ascii="Arial" w:eastAsia="Times New Roman" w:hAnsi="Arial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Symbol" w:eastAsia="Times New Roman" w:hAnsi="Symbol"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ascii="Symbol" w:eastAsia="Times New Roman" w:hAnsi="Symbol"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ascii="Symbol" w:eastAsia="Times New Roman" w:hAnsi="Symbol"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Symbol" w:eastAsia="Times New Roman" w:hAnsi="Symbol"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ascii="Symbol" w:eastAsia="Times New Roman" w:hAnsi="Symbol"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ascii="Symbol" w:eastAsia="Times New Roman" w:hAnsi="Symbol"/>
        <w:color w:val="auto"/>
        <w:sz w:val="24"/>
        <w:szCs w:val="24"/>
      </w:rPr>
    </w:lvl>
  </w:abstractNum>
  <w:abstractNum w:abstractNumId="4">
    <w:nsid w:val="25793A8D"/>
    <w:multiLevelType w:val="multilevel"/>
    <w:tmpl w:val="6EDC6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cs="Symbol" w:hint="default"/>
        <w:b w:val="0"/>
        <w:bCs w:val="0"/>
        <w:color w:val="auto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5">
    <w:nsid w:val="298747B4"/>
    <w:multiLevelType w:val="hybridMultilevel"/>
    <w:tmpl w:val="2D404284"/>
    <w:lvl w:ilvl="0" w:tplc="BA640DC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918B1"/>
    <w:multiLevelType w:val="hybridMultilevel"/>
    <w:tmpl w:val="F92A8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741E3"/>
    <w:multiLevelType w:val="hybridMultilevel"/>
    <w:tmpl w:val="A26EE59A"/>
    <w:lvl w:ilvl="0" w:tplc="9DB4A2D6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3064A0A">
      <w:start w:val="1"/>
      <w:numFmt w:val="decimal"/>
      <w:lvlText w:val="%2)"/>
      <w:lvlJc w:val="left"/>
      <w:pPr>
        <w:ind w:left="2007" w:hanging="360"/>
      </w:pPr>
      <w:rPr>
        <w:b w:val="0"/>
        <w:bCs w:val="0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0608EC"/>
    <w:multiLevelType w:val="multilevel"/>
    <w:tmpl w:val="23DACD4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DA35A9"/>
    <w:multiLevelType w:val="multilevel"/>
    <w:tmpl w:val="C2781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none"/>
      <w:lvlText w:val="- 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abstractNum w:abstractNumId="10">
    <w:nsid w:val="663B2169"/>
    <w:multiLevelType w:val="hybridMultilevel"/>
    <w:tmpl w:val="23DACD40"/>
    <w:lvl w:ilvl="0" w:tplc="BA640DC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1E6E50"/>
    <w:multiLevelType w:val="hybridMultilevel"/>
    <w:tmpl w:val="35D46F52"/>
    <w:lvl w:ilvl="0" w:tplc="01EE8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40B"/>
    <w:rsid w:val="000C623C"/>
    <w:rsid w:val="000E65EC"/>
    <w:rsid w:val="00153FE3"/>
    <w:rsid w:val="001A5AEB"/>
    <w:rsid w:val="001E1954"/>
    <w:rsid w:val="002002DD"/>
    <w:rsid w:val="00291052"/>
    <w:rsid w:val="00340024"/>
    <w:rsid w:val="00397B82"/>
    <w:rsid w:val="003B1F31"/>
    <w:rsid w:val="00511E36"/>
    <w:rsid w:val="005724D0"/>
    <w:rsid w:val="005E4F19"/>
    <w:rsid w:val="0073222C"/>
    <w:rsid w:val="007459C7"/>
    <w:rsid w:val="00790E7C"/>
    <w:rsid w:val="007944E6"/>
    <w:rsid w:val="00806614"/>
    <w:rsid w:val="00811655"/>
    <w:rsid w:val="008408A4"/>
    <w:rsid w:val="008B6130"/>
    <w:rsid w:val="00900AA1"/>
    <w:rsid w:val="009550B4"/>
    <w:rsid w:val="00987093"/>
    <w:rsid w:val="00996DFD"/>
    <w:rsid w:val="009B5007"/>
    <w:rsid w:val="009C29AD"/>
    <w:rsid w:val="009F1205"/>
    <w:rsid w:val="00A578A7"/>
    <w:rsid w:val="00B821D9"/>
    <w:rsid w:val="00C6603F"/>
    <w:rsid w:val="00C83C88"/>
    <w:rsid w:val="00CF0D5D"/>
    <w:rsid w:val="00D21FA0"/>
    <w:rsid w:val="00D32807"/>
    <w:rsid w:val="00D5240B"/>
    <w:rsid w:val="00D64D2D"/>
    <w:rsid w:val="00E65F41"/>
    <w:rsid w:val="00E7484D"/>
    <w:rsid w:val="00EA247B"/>
    <w:rsid w:val="00F5692D"/>
    <w:rsid w:val="00F8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3C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623C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C623C"/>
    <w:rPr>
      <w:rFonts w:ascii="Arial" w:hAnsi="Arial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C623C"/>
    <w:pPr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C623C"/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0C623C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0C623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0C623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rsid w:val="008066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066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6DFD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66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6D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06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DFD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5</Pages>
  <Words>1446</Words>
  <Characters>8676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9</cp:revision>
  <dcterms:created xsi:type="dcterms:W3CDTF">2015-07-27T06:05:00Z</dcterms:created>
  <dcterms:modified xsi:type="dcterms:W3CDTF">2015-07-28T09:41:00Z</dcterms:modified>
</cp:coreProperties>
</file>